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4B3437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B3437" w:rsidRPr="00AD25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215529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21552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215529" w:rsidRPr="008A6F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ระดับความสำเร็จของการนำระบบการประกันคุณภาพภายในระดับอุดมศึกษาไปปฏิบัติ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15529" w:rsidRPr="008A6F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215529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4B3437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087"/>
      </w:tblGrid>
      <w:tr w:rsidR="005374C4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215529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26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ร้อยละ 90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CHE QA Online</w:t>
            </w:r>
            <w:r w:rsidRPr="005D26FD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5D26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เพื่อเผยแพร่ต่อสาธารณชน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215529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ร้อยละ 95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5D26FD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CHE QA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Online</w:t>
            </w:r>
            <w:r w:rsidRPr="005D26FD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5D26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เพื่อเผยแพร่ต่อสาธารณชน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215529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ร้อยละ 50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CHE QA Online </w:t>
            </w: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เพื่อเผยแพร่ต่อสาธารณชน มีผลลัพธ์ตามมาตรฐานการอุดมศึกษาใหม่</w:t>
            </w:r>
          </w:p>
        </w:tc>
      </w:tr>
      <w:tr w:rsidR="00376665" w:rsidRPr="00932AC9" w:rsidTr="004B343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215529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ร้อยละ 60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CHE QA Online </w:t>
            </w: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เพื่อเผยแพร่ต่อสาธารณชน มีผลลัพธ์ตามมาตรฐานการอุดมศึกษาใหม่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215529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ร้อยละ 70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CHE QA Online </w:t>
            </w:r>
            <w:r w:rsidRPr="008A6F8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เพื่อเผยแพร่ต่อสาธารณชน มีผลลัพธ์ตามมาตรฐานการอุดมศึกษาใหม่</w:t>
            </w:r>
            <w:bookmarkStart w:id="0" w:name="_GoBack"/>
            <w:bookmarkEnd w:id="0"/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9E18AE" w:rsidRDefault="00215529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8A6F8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ระดับความสำเร็จของการนำระบบการประกันคุณภาพภายในระดับอุดมศึกษาไปปฏิบัติ</w:t>
            </w:r>
          </w:p>
        </w:tc>
        <w:tc>
          <w:tcPr>
            <w:tcW w:w="1330" w:type="dxa"/>
          </w:tcPr>
          <w:p w:rsidR="00376665" w:rsidRPr="00932AC9" w:rsidRDefault="00215529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A6F8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1E6" w:rsidRDefault="001741E6" w:rsidP="007C7324">
      <w:r>
        <w:separator/>
      </w:r>
    </w:p>
  </w:endnote>
  <w:endnote w:type="continuationSeparator" w:id="0">
    <w:p w:rsidR="001741E6" w:rsidRDefault="001741E6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1E6" w:rsidRDefault="001741E6" w:rsidP="007C7324">
      <w:r>
        <w:separator/>
      </w:r>
    </w:p>
  </w:footnote>
  <w:footnote w:type="continuationSeparator" w:id="0">
    <w:p w:rsidR="001741E6" w:rsidRDefault="001741E6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343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343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741E6"/>
    <w:rsid w:val="001D5F4A"/>
    <w:rsid w:val="00200817"/>
    <w:rsid w:val="002013E6"/>
    <w:rsid w:val="00210A35"/>
    <w:rsid w:val="00215529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B3437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54409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7FC4A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B3402-22E1-48BC-ADCF-B943B46A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2018-12-28T07:23:00Z</dcterms:modified>
</cp:coreProperties>
</file>